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B5A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B5A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95707">
        <w:trPr>
          <w:trHeight w:val="1186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9570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1.3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B3374" w:rsidRDefault="00095707" w:rsidP="00716F50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แต่งตั้งศาสตราจารย์ของข้าราชการ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พลเรือนในสถาบันอุดมศึกษาเพื่อเสนอ เลขาธิการคณะกรร</w:t>
            </w:r>
            <w:r w:rsidR="00007934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มการการอุดมศึกษาภาย</w:t>
            </w:r>
            <w:bookmarkStart w:id="0" w:name="_GoBack"/>
            <w:bookmarkEnd w:id="0"/>
            <w:r w:rsidR="00007934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ในระยะเวลา </w:t>
            </w:r>
            <w:r w:rsidR="00716F5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15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วันทำการ </w:t>
            </w:r>
            <w:r w:rsidRPr="00995E18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นับจากวันที่</w:t>
            </w:r>
            <w:r w:rsidRPr="00995E18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 ก.พ.อ. </w:t>
            </w:r>
            <w:r w:rsidRPr="00F46B0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มีมติอนุมัติ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B3374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น.ส.สุทิศา จั่นมุกดา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776DF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B337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776DF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02-610-5323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B33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น.ส.ณัฎฐกานด์ ทองสนธิ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76DF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5321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AB33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B3374" w:rsidRPr="0053381A" w:rsidRDefault="006C7B37" w:rsidP="00AB3374">
            <w:pPr>
              <w:pStyle w:val="ListParagraph"/>
              <w:ind w:left="0" w:right="-46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พิจารณากลั่นกรองคุณสมบัติและผลงานทางวิชาการ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ของคณาจ</w:t>
            </w:r>
            <w:r w:rsidR="00AB33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ารย์ในสถาบันอุดมศึกษา 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ให้ดำรงตำแหน่งศาสตราจารย์ 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ตามหลักเกณฑ์และวิธีการที่ ก.พ.อ.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กำหนด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มีมติ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ให้ความเห็นชอบให้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="00AB33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นำความกราบบังคมทูลเพื่อทรงพระกรุณาโปรดเกล้าฯ แต่งตั้ง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คณาจารย์</w:t>
            </w:r>
            <w:r w:rsidR="00AB3374" w:rsidRPr="0053381A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ในสถาบันอุดมศึกษาให้ดำรงตำแหน่งศาสตราจารย์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สำนักส่งเสริมและพัฒนาสมรรถนะบุคลากรในฐานะฝ่ายเลขานุการของ ก.พ.อ. ดำเนินการจัดทำเรื่อง</w:t>
            </w:r>
            <w:r w:rsidR="00AB33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การเสนอขอโปรดเกล้าฯ แต่งตั้งศาสตราจารย์ </w:t>
            </w:r>
            <w:r w:rsidR="00AB3374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ภายในระยะเวลา 15</w:t>
            </w:r>
            <w:r w:rsidR="00AB3374"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วันทำการ นับจากวันที่ ก.พ.อ. มีมติอนุมัติ</w:t>
            </w:r>
          </w:p>
          <w:p w:rsidR="00E379B3" w:rsidRPr="006C7B37" w:rsidRDefault="00AB3374" w:rsidP="00AB3374">
            <w:pPr>
              <w:ind w:right="74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การให้คะแนนพิจารณาตามร้อยละของความสำเร็จในการดำเนินการเสนอขอโปรดเกล้าฯ แต่งตั้งศาสตราจารย์ ภายในกรอบระยะเวลา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 w:rsidRPr="005338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วันทำการ นับจากวันที่ ก.พ.อ. มีมติอนุมัติ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ind w:hanging="2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60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7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8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9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AB3374" w:rsidRPr="003B7C5A" w:rsidTr="003E051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3374" w:rsidRPr="00F108FD" w:rsidRDefault="00AB3374" w:rsidP="00AB337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Pr="0092798B" w:rsidRDefault="00AB3374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บกับเป้าหมายที่กำหนดได้ร้อยละ 10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992"/>
              <w:gridCol w:w="1559"/>
              <w:gridCol w:w="1418"/>
              <w:gridCol w:w="1346"/>
            </w:tblGrid>
            <w:tr w:rsidR="002F054A" w:rsidRPr="003B7C5A" w:rsidTr="00897A8D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B3374" w:rsidRPr="003B7C5A" w:rsidTr="00897A8D">
              <w:trPr>
                <w:trHeight w:val="1949"/>
                <w:jc w:val="center"/>
              </w:trPr>
              <w:tc>
                <w:tcPr>
                  <w:tcW w:w="3938" w:type="dxa"/>
                </w:tcPr>
                <w:p w:rsidR="00AB3374" w:rsidRPr="00C56A5C" w:rsidRDefault="00AB3374" w:rsidP="00716F50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56A5C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แต่งตั้งศาสตราจารย์ของข้าราชการพลเรือนในสถาบันอุดมศึกษาเพื่อเสนอ เลขาธิการคณะกรร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มการการอุดมศึกษาภายในระยะเวลา </w:t>
                  </w:r>
                  <w:r w:rsidR="00716F5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15</w:t>
                  </w:r>
                  <w:r w:rsidRPr="00C56A5C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วันทำการ </w:t>
                  </w:r>
                  <w:r w:rsidRPr="00C56A5C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นับจากวันที่</w:t>
                  </w:r>
                  <w:r w:rsidRPr="00C56A5C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ก.พ.อ. </w:t>
                  </w:r>
                  <w:r w:rsidRPr="00C56A5C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มีมติอนุมัติ</w:t>
                  </w:r>
                </w:p>
              </w:tc>
              <w:tc>
                <w:tcPr>
                  <w:tcW w:w="992" w:type="dxa"/>
                </w:tcPr>
                <w:p w:rsidR="00AB3374" w:rsidRDefault="00AB3374" w:rsidP="00AB3374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ร้อยละ</w:t>
                  </w:r>
                </w:p>
                <w:p w:rsidR="00AB3374" w:rsidRPr="00AC4F8B" w:rsidRDefault="00AB3374" w:rsidP="00AB337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Default="00AA638E" w:rsidP="00AA638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ทั้งหมด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18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 ทำได้ภายในเวลากำหนด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8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 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(ร้อยละ</w:t>
                  </w:r>
                  <w:r w:rsidRPr="009D4EFF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</w:rPr>
                    <w:t>10</w:t>
                  </w:r>
                  <w:r w:rsidRPr="009D4EFF">
                    <w:rPr>
                      <w:rFonts w:ascii="TH SarabunPSK" w:hAnsi="TH SarabunPSK" w:cs="TH SarabunPSK" w:hint="cs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0)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Default="001F42A6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3374" w:rsidRDefault="001F42A6" w:rsidP="00AB33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0.3500</w:t>
                  </w:r>
                </w:p>
              </w:tc>
            </w:tr>
          </w:tbl>
          <w:p w:rsidR="002F054A" w:rsidRPr="003B7C5A" w:rsidRDefault="00897A8D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AE1F32" w:rsidRDefault="003B7C5A" w:rsidP="00AE1F3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A638E" w:rsidRPr="00AE1F32" w:rsidRDefault="00AE1F32" w:rsidP="00AE1F3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ภายในรอบ </w:t>
            </w:r>
            <w:r w:rsidR="000B6B1E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ก.พ.อ. 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มีมติให้ความเห็นชอบให้ดำเนินการเพื่อนำความกราบบังคมทูลเพื่อทรงพระกรุณาโปรดเกล้าฯ แต่งตั้ง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ข้าราชการพลเรือนในสถาบันอุดมศึกษา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ให้ดำรงตำแหน่งศาสตราจารย์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รวมทั้งสิ้น จำนวน 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 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สำนักส่งเสริมและพัฒนาสมรรถนะบุคลากรในฐานะฝ่ายเลขานุการของ ก.พ.อ.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ดำเนินการจัดทำเรื่องการเสนอขอโปรด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เกล้าฯ แต่งตั้งศาสตราจารย์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ได้ภายในระยะเวลา 15 วัน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ทำการ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นับจากวันที่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ก.พ.อ. 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มีมติอนุมัติ จำนวน 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 </w:t>
            </w:r>
            <w:r w:rsidR="00AA638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โดยได้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จัดทำ</w:t>
            </w:r>
            <w:r w:rsidR="00AA638E" w:rsidRPr="00DD6204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หนังสือพร้อมเอกสารประกอบการ</w:t>
            </w:r>
            <w:r w:rsidR="00AA638E" w:rsidRPr="00DD6204">
              <w:rPr>
                <w:rFonts w:ascii="TH SarabunPSK" w:hAnsi="TH SarabunPSK" w:cs="TH SarabunPSK"/>
                <w:sz w:val="30"/>
                <w:szCs w:val="30"/>
                <w:cs/>
              </w:rPr>
              <w:t>เสนอขอโปรดเกล้าฯ แต่งตั้งให้ดำรงตำแหน่งศาสตราจารย์ดังนี้</w:t>
            </w:r>
          </w:p>
          <w:p w:rsidR="00AA638E" w:rsidRPr="00AA1298" w:rsidRDefault="00AA638E" w:rsidP="00AA638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ผู้อำนวยการสำนักส่งเสริมและพัฒนาสมรรถนะบุคลากรลงนามไปยังเลขาธิการคณะกรรมการการอุดมศึกษา</w:t>
            </w:r>
          </w:p>
          <w:p w:rsidR="00AA638E" w:rsidRDefault="00AA638E" w:rsidP="00AA638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หนังสือเสนอเลขาธิการคณะกรรมการการอุดมศึกษาลงนามไปยังรัฐมนตรีว่ากา</w:t>
            </w:r>
            <w:r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กระทรวงศึกษาธิการ</w:t>
            </w:r>
          </w:p>
          <w:p w:rsidR="00AA638E" w:rsidRPr="00487609" w:rsidRDefault="00AE1F32" w:rsidP="007C428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หนังสือเสนอรัฐมนตรีว่าการกระทรวงศึกษาธิการลงนามไปยังเลขาธิการคณะรัฐมนตรี</w:t>
            </w:r>
            <w:r w:rsidR="007C428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พร้อมจัดทำเอกสารประกอบการเสนอขอโปรดเกล้าฯ แต่งตั้งให้ดำรงตำแหน่งศาสตราจารย์ อาทิเช่น รายงานการประชุม ก.พ.อ.  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เหตุผลและรายละเอียด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ประกอบการขอ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กำหนดตำแหน่ง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ศาสตราจารย์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ประวัติผู้</w:t>
            </w:r>
            <w:r w:rsidR="00AA638E" w:rsidRPr="00AA1298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ที่ขอให้นำความกราบบังคมทูลพระกรุณาโปรดเกล้าฯ แต่งตั้งให้ดำรง</w:t>
            </w:r>
            <w:r w:rsidR="00AA638E" w:rsidRPr="00AA1298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E1F32" w:rsidP="00AE1F3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สถาบันอุดมศึกษาจัดส่งข้อมูล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พร้อมรูปถ่ายของ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</w:t>
            </w:r>
            <w:r w:rsidR="00AA638E"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พระกรุณาโปรดเกล้า แต่งตั้งให้ดำรง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ตำแหน่งศาสตราจารย์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ถูกต้องตามที่กำหนด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AE1F32" w:rsidP="00AE1F3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ประวัติ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AA638E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="00AA638E" w:rsidRPr="00466A8F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ที่ขอให้นำความกราบบังคมทูล</w:t>
            </w:r>
            <w:r w:rsidR="00AA638E" w:rsidRPr="00466A8F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พระกรุณาโปรดเกล้าฯ แต่งตั้งให้ดำรง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</w:t>
            </w:r>
            <w:r w:rsidR="00AA638E" w:rsidRPr="00DB2E03">
              <w:rPr>
                <w:rFonts w:ascii="TH SarabunPSK" w:hAnsi="TH SarabunPSK" w:cs="TH SarabunPSK"/>
                <w:sz w:val="30"/>
                <w:szCs w:val="30"/>
                <w:cs/>
              </w:rPr>
              <w:t>ศาสตราจารย์</w:t>
            </w:r>
            <w:r w:rsidR="00AA638E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ไม่ถูกต้องครบถ้วนตามที่กำหนดทำให้ต้องประสานขอ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ประวัติและ</w:t>
            </w:r>
            <w:r w:rsidR="00AA638E" w:rsidRPr="00DB2E03">
              <w:rPr>
                <w:rFonts w:ascii="TH SarabunPSK" w:hAnsi="TH SarabunPSK" w:cs="TH SarabunPSK" w:hint="cs"/>
                <w:sz w:val="30"/>
                <w:szCs w:val="30"/>
                <w:cs/>
              </w:rPr>
              <w:t>รูปถ่ายใหม่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063E7" w:rsidRPr="000D55E0" w:rsidRDefault="00AE1F32" w:rsidP="00AE1F3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A638E" w:rsidRPr="001C3028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การเสนอขอ</w:t>
            </w:r>
            <w:r w:rsidR="00AA638E">
              <w:rPr>
                <w:rFonts w:ascii="TH SarabunPSK" w:hAnsi="TH SarabunPSK" w:cs="TH SarabunPSK"/>
                <w:sz w:val="30"/>
                <w:szCs w:val="30"/>
                <w:cs/>
              </w:rPr>
              <w:t>โปรดเกล้า</w:t>
            </w:r>
            <w:r w:rsidR="00AA638E" w:rsidRPr="001C3028">
              <w:rPr>
                <w:rFonts w:ascii="TH SarabunPSK" w:hAnsi="TH SarabunPSK" w:cs="TH SarabunPSK"/>
                <w:sz w:val="30"/>
                <w:szCs w:val="30"/>
                <w:cs/>
              </w:rPr>
              <w:t>ฯ แต่งตั้ง</w:t>
            </w:r>
            <w:r w:rsidR="00AA638E">
              <w:rPr>
                <w:rFonts w:ascii="TH SarabunPSK" w:hAnsi="TH SarabunPSK" w:cs="TH SarabunPSK" w:hint="cs"/>
                <w:sz w:val="30"/>
                <w:szCs w:val="30"/>
                <w:cs/>
              </w:rPr>
              <w:t>ศาสตราจารย์</w:t>
            </w:r>
            <w:r w:rsidR="001063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063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(ตามมติ ก.พ.อ. ระหว่างเดือนตุลาคม 2561 </w:t>
            </w:r>
            <w:r w:rsidR="001063E7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1063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2562)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97A8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422" w:rsidRDefault="006F0422">
      <w:r>
        <w:separator/>
      </w:r>
    </w:p>
  </w:endnote>
  <w:endnote w:type="continuationSeparator" w:id="0">
    <w:p w:rsidR="006F0422" w:rsidRDefault="006F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422" w:rsidRDefault="006F0422">
      <w:r>
        <w:separator/>
      </w:r>
    </w:p>
  </w:footnote>
  <w:footnote w:type="continuationSeparator" w:id="0">
    <w:p w:rsidR="006F0422" w:rsidRDefault="006F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97A8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97A8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7934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5ABC"/>
    <w:rsid w:val="000B61D2"/>
    <w:rsid w:val="000B6B1E"/>
    <w:rsid w:val="000C06DC"/>
    <w:rsid w:val="000C3FE0"/>
    <w:rsid w:val="000D3B60"/>
    <w:rsid w:val="000D55E0"/>
    <w:rsid w:val="000D6395"/>
    <w:rsid w:val="000E60D4"/>
    <w:rsid w:val="001063E7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91"/>
    <w:rsid w:val="001D2FDE"/>
    <w:rsid w:val="001E3D89"/>
    <w:rsid w:val="001F42A6"/>
    <w:rsid w:val="00235C19"/>
    <w:rsid w:val="00251664"/>
    <w:rsid w:val="00260638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77F94"/>
    <w:rsid w:val="00382C09"/>
    <w:rsid w:val="00382DD0"/>
    <w:rsid w:val="003A335D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5F73CD"/>
    <w:rsid w:val="0060158F"/>
    <w:rsid w:val="0061749F"/>
    <w:rsid w:val="00637718"/>
    <w:rsid w:val="00642568"/>
    <w:rsid w:val="00680463"/>
    <w:rsid w:val="00682347"/>
    <w:rsid w:val="00690952"/>
    <w:rsid w:val="00694155"/>
    <w:rsid w:val="006C2351"/>
    <w:rsid w:val="006C7B37"/>
    <w:rsid w:val="006D7BBB"/>
    <w:rsid w:val="006E0252"/>
    <w:rsid w:val="006F042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6F50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76DFB"/>
    <w:rsid w:val="007A21D4"/>
    <w:rsid w:val="007A5E7D"/>
    <w:rsid w:val="007C428F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7A8D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638E"/>
    <w:rsid w:val="00AB3374"/>
    <w:rsid w:val="00AB4406"/>
    <w:rsid w:val="00AB6FBE"/>
    <w:rsid w:val="00AB78EA"/>
    <w:rsid w:val="00AC2F65"/>
    <w:rsid w:val="00AE166A"/>
    <w:rsid w:val="00AE1F32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3E7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DF0F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70C12-9E1C-4ECD-9A62-A76388DFD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24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8</cp:revision>
  <cp:lastPrinted>2018-04-05T01:06:00Z</cp:lastPrinted>
  <dcterms:created xsi:type="dcterms:W3CDTF">2019-07-24T03:11:00Z</dcterms:created>
  <dcterms:modified xsi:type="dcterms:W3CDTF">2019-09-03T03:58:00Z</dcterms:modified>
</cp:coreProperties>
</file>